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C3C226" w14:textId="77777777" w:rsidR="00963C01" w:rsidRDefault="00963C01" w:rsidP="00963C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Theobald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MEDE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fl.1443)</w:t>
      </w:r>
    </w:p>
    <w:p w14:paraId="11FBFBAE" w14:textId="77777777" w:rsidR="00963C01" w:rsidRDefault="00963C01" w:rsidP="00963C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F30DD1" w14:textId="77777777" w:rsidR="00963C01" w:rsidRDefault="00963C01" w:rsidP="00963C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65C8F8" w14:textId="77777777" w:rsidR="00963C01" w:rsidRDefault="00963C01" w:rsidP="00963C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</w:t>
      </w:r>
      <w:r>
        <w:rPr>
          <w:rFonts w:ascii="Times New Roman" w:hAnsi="Times New Roman" w:cs="Times New Roman"/>
          <w:sz w:val="24"/>
          <w:szCs w:val="24"/>
        </w:rPr>
        <w:tab/>
        <w:t>1443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Aldington, Kent,</w:t>
      </w:r>
    </w:p>
    <w:p w14:paraId="40DB94DB" w14:textId="77777777" w:rsidR="00963C01" w:rsidRDefault="00963C01" w:rsidP="00963C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2EA6954" w14:textId="77777777" w:rsidR="00963C01" w:rsidRDefault="00963C01" w:rsidP="00963C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26-95)</w:t>
      </w:r>
    </w:p>
    <w:p w14:paraId="35D79834" w14:textId="77777777" w:rsidR="00963C01" w:rsidRDefault="00963C01" w:rsidP="00963C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F6D0D1" w14:textId="77777777" w:rsidR="00963C01" w:rsidRDefault="00963C01" w:rsidP="00963C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B5B82B" w14:textId="77777777" w:rsidR="00963C01" w:rsidRPr="00A13229" w:rsidRDefault="00963C01" w:rsidP="00963C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2021</w:t>
      </w:r>
    </w:p>
    <w:p w14:paraId="6DDAE697" w14:textId="2B672616" w:rsidR="00BA00AB" w:rsidRPr="00963C0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63C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1BA2E2" w14:textId="77777777" w:rsidR="00963C01" w:rsidRDefault="00963C01" w:rsidP="009139A6">
      <w:r>
        <w:separator/>
      </w:r>
    </w:p>
  </w:endnote>
  <w:endnote w:type="continuationSeparator" w:id="0">
    <w:p w14:paraId="4F5A2A6F" w14:textId="77777777" w:rsidR="00963C01" w:rsidRDefault="00963C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E25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6764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2C3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D1D14" w14:textId="77777777" w:rsidR="00963C01" w:rsidRDefault="00963C01" w:rsidP="009139A6">
      <w:r>
        <w:separator/>
      </w:r>
    </w:p>
  </w:footnote>
  <w:footnote w:type="continuationSeparator" w:id="0">
    <w:p w14:paraId="40DD2CC4" w14:textId="77777777" w:rsidR="00963C01" w:rsidRDefault="00963C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AC6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CAC8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438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C01"/>
    <w:rsid w:val="000666E0"/>
    <w:rsid w:val="002510B7"/>
    <w:rsid w:val="005C130B"/>
    <w:rsid w:val="00826F5C"/>
    <w:rsid w:val="009139A6"/>
    <w:rsid w:val="009448BB"/>
    <w:rsid w:val="00963C01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0BFC7"/>
  <w15:chartTrackingRefBased/>
  <w15:docId w15:val="{5D2D1468-8028-4BA0-9EDD-90BCC5774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2021-04-08T15:42:00Z</dcterms:created>
  <dcterms:modified xsi:type="dcterms:W3CDTF">2021-04-08T15:44:00Z</dcterms:modified>
</cp:coreProperties>
</file>